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E6" w:rsidRPr="006A1613" w:rsidRDefault="008F13E6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F13E6" w:rsidRDefault="008F13E6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8F13E6" w:rsidRPr="006A1613" w:rsidRDefault="008F13E6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8F13E6" w:rsidRPr="006A1613" w:rsidRDefault="008F13E6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От 15.11.2023 № 352</w:t>
      </w:r>
    </w:p>
    <w:p w:rsidR="008F13E6" w:rsidRDefault="008F13E6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13E6" w:rsidRPr="00BE67C9" w:rsidRDefault="008F13E6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8F13E6" w:rsidRDefault="008F13E6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</w:p>
    <w:p w:rsidR="008F13E6" w:rsidRDefault="008F13E6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Унечское городское поселение</w:t>
      </w:r>
    </w:p>
    <w:p w:rsidR="008F13E6" w:rsidRPr="00BE67C9" w:rsidRDefault="008F13E6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8F13E6" w:rsidRDefault="008F13E6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8F13E6" w:rsidRPr="002751B1">
        <w:trPr>
          <w:trHeight w:val="630"/>
        </w:trPr>
        <w:tc>
          <w:tcPr>
            <w:tcW w:w="8662" w:type="dxa"/>
          </w:tcPr>
          <w:p w:rsidR="008F13E6" w:rsidRPr="002751B1" w:rsidRDefault="008F13E6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8F13E6" w:rsidRPr="002751B1" w:rsidRDefault="008F13E6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8F13E6" w:rsidRPr="002751B1">
        <w:trPr>
          <w:trHeight w:val="288"/>
        </w:trPr>
        <w:tc>
          <w:tcPr>
            <w:tcW w:w="8662" w:type="dxa"/>
          </w:tcPr>
          <w:p w:rsidR="008F13E6" w:rsidRPr="002751B1" w:rsidRDefault="008F13E6" w:rsidP="001644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01.01.2023)</w:t>
            </w:r>
          </w:p>
        </w:tc>
        <w:tc>
          <w:tcPr>
            <w:tcW w:w="1520" w:type="dxa"/>
          </w:tcPr>
          <w:p w:rsidR="008F13E6" w:rsidRPr="002751B1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3E6" w:rsidRPr="00483293">
        <w:trPr>
          <w:trHeight w:val="263"/>
        </w:trPr>
        <w:tc>
          <w:tcPr>
            <w:tcW w:w="8662" w:type="dxa"/>
          </w:tcPr>
          <w:p w:rsidR="008F13E6" w:rsidRPr="00483293" w:rsidRDefault="008F13E6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8F13E6" w:rsidRPr="00483293" w:rsidRDefault="008F13E6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23881</w:t>
            </w:r>
          </w:p>
        </w:tc>
      </w:tr>
      <w:tr w:rsidR="008F13E6" w:rsidRPr="00483293">
        <w:trPr>
          <w:trHeight w:val="268"/>
        </w:trPr>
        <w:tc>
          <w:tcPr>
            <w:tcW w:w="8662" w:type="dxa"/>
          </w:tcPr>
          <w:p w:rsidR="008F13E6" w:rsidRPr="00483293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8F13E6" w:rsidRPr="003F7B01" w:rsidRDefault="008F13E6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0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8F13E6" w:rsidRPr="00483293">
        <w:trPr>
          <w:trHeight w:val="271"/>
        </w:trPr>
        <w:tc>
          <w:tcPr>
            <w:tcW w:w="8662" w:type="dxa"/>
          </w:tcPr>
          <w:p w:rsidR="008F13E6" w:rsidRPr="00483293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8F13E6" w:rsidRPr="003F7B01" w:rsidRDefault="008F13E6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01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8F13E6" w:rsidRPr="00483293">
        <w:trPr>
          <w:trHeight w:val="262"/>
        </w:trPr>
        <w:tc>
          <w:tcPr>
            <w:tcW w:w="8662" w:type="dxa"/>
          </w:tcPr>
          <w:p w:rsidR="008F13E6" w:rsidRPr="00483293" w:rsidRDefault="008F13E6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0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F13E6" w:rsidRPr="00483293">
        <w:trPr>
          <w:trHeight w:val="251"/>
        </w:trPr>
        <w:tc>
          <w:tcPr>
            <w:tcW w:w="8662" w:type="dxa"/>
          </w:tcPr>
          <w:p w:rsidR="008F13E6" w:rsidRPr="00483293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0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8F13E6" w:rsidRPr="00483293">
        <w:trPr>
          <w:trHeight w:val="256"/>
        </w:trPr>
        <w:tc>
          <w:tcPr>
            <w:tcW w:w="8662" w:type="dxa"/>
          </w:tcPr>
          <w:p w:rsidR="008F13E6" w:rsidRPr="00483293" w:rsidRDefault="008F13E6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8F13E6" w:rsidRPr="003F7B01" w:rsidRDefault="008F13E6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13E6" w:rsidRPr="00483293">
        <w:trPr>
          <w:trHeight w:val="750"/>
        </w:trPr>
        <w:tc>
          <w:tcPr>
            <w:tcW w:w="8662" w:type="dxa"/>
            <w:vAlign w:val="bottom"/>
          </w:tcPr>
          <w:p w:rsidR="008F13E6" w:rsidRPr="00483293" w:rsidRDefault="008F13E6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3F7B01" w:rsidRDefault="008F13E6" w:rsidP="00BE67C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3307,2</w:t>
            </w:r>
          </w:p>
        </w:tc>
      </w:tr>
      <w:tr w:rsidR="008F13E6" w:rsidRPr="002246C0">
        <w:trPr>
          <w:trHeight w:val="240"/>
        </w:trPr>
        <w:tc>
          <w:tcPr>
            <w:tcW w:w="8662" w:type="dxa"/>
            <w:vAlign w:val="bottom"/>
          </w:tcPr>
          <w:p w:rsidR="008F13E6" w:rsidRPr="00483293" w:rsidRDefault="008F13E6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2246C0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8F13E6" w:rsidRPr="00483293">
        <w:trPr>
          <w:trHeight w:val="240"/>
        </w:trPr>
        <w:tc>
          <w:tcPr>
            <w:tcW w:w="8662" w:type="dxa"/>
            <w:vAlign w:val="bottom"/>
          </w:tcPr>
          <w:p w:rsidR="008F13E6" w:rsidRPr="00483293" w:rsidRDefault="008F13E6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3F7B01" w:rsidRDefault="008F13E6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13E6" w:rsidRPr="00483293">
        <w:trPr>
          <w:trHeight w:val="394"/>
        </w:trPr>
        <w:tc>
          <w:tcPr>
            <w:tcW w:w="8662" w:type="dxa"/>
          </w:tcPr>
          <w:p w:rsidR="008F13E6" w:rsidRPr="00483293" w:rsidRDefault="008F13E6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1606,0</w:t>
            </w:r>
          </w:p>
        </w:tc>
      </w:tr>
      <w:tr w:rsidR="008F13E6" w:rsidRPr="00483293">
        <w:trPr>
          <w:trHeight w:val="181"/>
        </w:trPr>
        <w:tc>
          <w:tcPr>
            <w:tcW w:w="8662" w:type="dxa"/>
          </w:tcPr>
          <w:p w:rsidR="008F13E6" w:rsidRPr="00483293" w:rsidRDefault="008F13E6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</w:tr>
      <w:tr w:rsidR="008F13E6" w:rsidRPr="00483293">
        <w:trPr>
          <w:trHeight w:val="181"/>
        </w:trPr>
        <w:tc>
          <w:tcPr>
            <w:tcW w:w="8662" w:type="dxa"/>
          </w:tcPr>
          <w:p w:rsidR="008F13E6" w:rsidRPr="00A162A2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321,7</w:t>
            </w:r>
          </w:p>
        </w:tc>
      </w:tr>
      <w:tr w:rsidR="008F13E6" w:rsidRPr="00483293">
        <w:trPr>
          <w:trHeight w:val="181"/>
        </w:trPr>
        <w:tc>
          <w:tcPr>
            <w:tcW w:w="8662" w:type="dxa"/>
          </w:tcPr>
          <w:p w:rsidR="008F13E6" w:rsidRPr="00A162A2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8F13E6" w:rsidRPr="00483293">
        <w:trPr>
          <w:trHeight w:val="181"/>
        </w:trPr>
        <w:tc>
          <w:tcPr>
            <w:tcW w:w="8662" w:type="dxa"/>
          </w:tcPr>
          <w:p w:rsidR="008F13E6" w:rsidRPr="00A162A2" w:rsidRDefault="008F13E6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</w:tr>
      <w:tr w:rsidR="008F13E6" w:rsidRPr="00483293">
        <w:trPr>
          <w:trHeight w:val="181"/>
        </w:trPr>
        <w:tc>
          <w:tcPr>
            <w:tcW w:w="8662" w:type="dxa"/>
          </w:tcPr>
          <w:p w:rsidR="008F13E6" w:rsidRPr="00A162A2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483293" w:rsidRDefault="008F13E6" w:rsidP="008850E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поселения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60655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  <w:bookmarkStart w:id="0" w:name="_GoBack"/>
            <w:bookmarkEnd w:id="0"/>
          </w:p>
        </w:tc>
        <w:tc>
          <w:tcPr>
            <w:tcW w:w="1520" w:type="dxa"/>
            <w:vAlign w:val="center"/>
          </w:tcPr>
          <w:p w:rsidR="008F13E6" w:rsidRPr="00557CCA" w:rsidRDefault="008F13E6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46561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41901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4660</w:t>
            </w:r>
          </w:p>
        </w:tc>
      </w:tr>
      <w:tr w:rsidR="008F13E6" w:rsidRPr="00D82D9F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14094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91094</w:t>
            </w:r>
          </w:p>
        </w:tc>
      </w:tr>
      <w:tr w:rsidR="008F13E6" w:rsidRPr="00483293">
        <w:trPr>
          <w:trHeight w:val="317"/>
        </w:trPr>
        <w:tc>
          <w:tcPr>
            <w:tcW w:w="8662" w:type="dxa"/>
          </w:tcPr>
          <w:p w:rsidR="008F13E6" w:rsidRPr="00D82D9F" w:rsidRDefault="008F13E6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-30439</w:t>
            </w:r>
          </w:p>
        </w:tc>
      </w:tr>
      <w:tr w:rsidR="008F13E6" w:rsidRPr="00483293">
        <w:trPr>
          <w:trHeight w:val="310"/>
        </w:trPr>
        <w:tc>
          <w:tcPr>
            <w:tcW w:w="8662" w:type="dxa"/>
          </w:tcPr>
          <w:p w:rsidR="008F13E6" w:rsidRPr="00483293" w:rsidRDefault="008F13E6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13E6" w:rsidRPr="00483293">
        <w:trPr>
          <w:trHeight w:val="307"/>
        </w:trPr>
        <w:tc>
          <w:tcPr>
            <w:tcW w:w="8662" w:type="dxa"/>
          </w:tcPr>
          <w:p w:rsidR="008F13E6" w:rsidRPr="00EC17A4" w:rsidRDefault="008F13E6" w:rsidP="00B03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(крупные и средние предприятия), руб.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9558F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45021,2</w:t>
            </w:r>
          </w:p>
        </w:tc>
      </w:tr>
      <w:tr w:rsidR="008F13E6" w:rsidRPr="00483293">
        <w:trPr>
          <w:trHeight w:val="266"/>
        </w:trPr>
        <w:tc>
          <w:tcPr>
            <w:tcW w:w="8662" w:type="dxa"/>
          </w:tcPr>
          <w:p w:rsidR="008F13E6" w:rsidRPr="00EC17A4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8F13E6" w:rsidRPr="00483293">
        <w:trPr>
          <w:trHeight w:val="367"/>
        </w:trPr>
        <w:tc>
          <w:tcPr>
            <w:tcW w:w="8662" w:type="dxa"/>
          </w:tcPr>
          <w:p w:rsidR="008F13E6" w:rsidRDefault="008F13E6" w:rsidP="0058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19.12.2022 N 601-п</w:t>
            </w:r>
          </w:p>
          <w:p w:rsidR="008F13E6" w:rsidRPr="009521FF" w:rsidRDefault="008F13E6" w:rsidP="00F64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2023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13560</w:t>
            </w:r>
          </w:p>
        </w:tc>
      </w:tr>
      <w:tr w:rsidR="008F13E6" w:rsidRPr="00483293">
        <w:trPr>
          <w:trHeight w:val="367"/>
        </w:trPr>
        <w:tc>
          <w:tcPr>
            <w:tcW w:w="8662" w:type="dxa"/>
          </w:tcPr>
          <w:p w:rsidR="008F13E6" w:rsidRPr="00E43D10" w:rsidRDefault="008F13E6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14780</w:t>
            </w:r>
          </w:p>
        </w:tc>
      </w:tr>
      <w:tr w:rsidR="008F13E6" w:rsidRPr="00483293">
        <w:trPr>
          <w:trHeight w:val="367"/>
        </w:trPr>
        <w:tc>
          <w:tcPr>
            <w:tcW w:w="8662" w:type="dxa"/>
          </w:tcPr>
          <w:p w:rsidR="008F13E6" w:rsidRPr="00E43D10" w:rsidRDefault="008F13E6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E27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11854</w:t>
            </w:r>
          </w:p>
        </w:tc>
      </w:tr>
      <w:tr w:rsidR="008F13E6" w:rsidRPr="00483293">
        <w:trPr>
          <w:trHeight w:val="367"/>
        </w:trPr>
        <w:tc>
          <w:tcPr>
            <w:tcW w:w="8662" w:type="dxa"/>
          </w:tcPr>
          <w:p w:rsidR="008F13E6" w:rsidRDefault="008F13E6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8F13E6" w:rsidRPr="00557CCA" w:rsidRDefault="008F13E6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13472</w:t>
            </w:r>
          </w:p>
        </w:tc>
      </w:tr>
      <w:tr w:rsidR="008F13E6" w:rsidRPr="00483293">
        <w:trPr>
          <w:trHeight w:val="416"/>
        </w:trPr>
        <w:tc>
          <w:tcPr>
            <w:tcW w:w="8662" w:type="dxa"/>
          </w:tcPr>
          <w:p w:rsidR="008F13E6" w:rsidRPr="00EC17A4" w:rsidRDefault="008F13E6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F13E6" w:rsidRPr="00483293">
        <w:trPr>
          <w:trHeight w:val="182"/>
        </w:trPr>
        <w:tc>
          <w:tcPr>
            <w:tcW w:w="8662" w:type="dxa"/>
          </w:tcPr>
          <w:p w:rsidR="008F13E6" w:rsidRPr="00EC17A4" w:rsidRDefault="008F13E6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F13E6" w:rsidRPr="00483293">
        <w:trPr>
          <w:trHeight w:val="300"/>
        </w:trPr>
        <w:tc>
          <w:tcPr>
            <w:tcW w:w="8662" w:type="dxa"/>
          </w:tcPr>
          <w:p w:rsidR="008F13E6" w:rsidRPr="00483293" w:rsidRDefault="008F13E6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8F13E6" w:rsidRPr="003F7B01" w:rsidRDefault="008F13E6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13E6" w:rsidRPr="00483293">
        <w:trPr>
          <w:trHeight w:val="300"/>
        </w:trPr>
        <w:tc>
          <w:tcPr>
            <w:tcW w:w="8662" w:type="dxa"/>
          </w:tcPr>
          <w:p w:rsidR="008F13E6" w:rsidRPr="00724690" w:rsidRDefault="008F13E6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2286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F13E6" w:rsidRPr="00483293">
        <w:trPr>
          <w:trHeight w:val="300"/>
        </w:trPr>
        <w:tc>
          <w:tcPr>
            <w:tcW w:w="8662" w:type="dxa"/>
          </w:tcPr>
          <w:p w:rsidR="008F13E6" w:rsidRPr="00724690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</w:tr>
      <w:tr w:rsidR="008F13E6" w:rsidRPr="00483293">
        <w:trPr>
          <w:trHeight w:val="575"/>
        </w:trPr>
        <w:tc>
          <w:tcPr>
            <w:tcW w:w="8662" w:type="dxa"/>
          </w:tcPr>
          <w:p w:rsidR="008F13E6" w:rsidRPr="00724690" w:rsidRDefault="008F13E6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8F13E6" w:rsidRPr="00557CCA" w:rsidRDefault="008F13E6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CA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</w:tbl>
    <w:p w:rsidR="008F13E6" w:rsidRPr="00483293" w:rsidRDefault="008F13E6">
      <w:pPr>
        <w:rPr>
          <w:color w:val="FF0000"/>
          <w:sz w:val="24"/>
          <w:szCs w:val="24"/>
        </w:rPr>
      </w:pPr>
    </w:p>
    <w:sectPr w:rsidR="008F13E6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3E6" w:rsidRDefault="008F13E6" w:rsidP="00B24FCF">
      <w:r>
        <w:separator/>
      </w:r>
    </w:p>
  </w:endnote>
  <w:endnote w:type="continuationSeparator" w:id="1">
    <w:p w:rsidR="008F13E6" w:rsidRDefault="008F13E6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3E6" w:rsidRDefault="008F13E6" w:rsidP="00B24FCF">
      <w:r>
        <w:separator/>
      </w:r>
    </w:p>
  </w:footnote>
  <w:footnote w:type="continuationSeparator" w:id="1">
    <w:p w:rsidR="008F13E6" w:rsidRDefault="008F13E6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13902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0CC4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246C0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704BE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2F5E"/>
    <w:rsid w:val="003D722C"/>
    <w:rsid w:val="003F7B01"/>
    <w:rsid w:val="00420E7E"/>
    <w:rsid w:val="00434A70"/>
    <w:rsid w:val="00437202"/>
    <w:rsid w:val="00462009"/>
    <w:rsid w:val="004634BA"/>
    <w:rsid w:val="004656CD"/>
    <w:rsid w:val="00475048"/>
    <w:rsid w:val="00480521"/>
    <w:rsid w:val="00483293"/>
    <w:rsid w:val="00483FC0"/>
    <w:rsid w:val="0048516B"/>
    <w:rsid w:val="004909B4"/>
    <w:rsid w:val="004C2448"/>
    <w:rsid w:val="004D2ED4"/>
    <w:rsid w:val="0051138F"/>
    <w:rsid w:val="005226FB"/>
    <w:rsid w:val="00524A80"/>
    <w:rsid w:val="0053086C"/>
    <w:rsid w:val="00535D5D"/>
    <w:rsid w:val="00536DA4"/>
    <w:rsid w:val="005467E7"/>
    <w:rsid w:val="00557CCA"/>
    <w:rsid w:val="00573019"/>
    <w:rsid w:val="005821B6"/>
    <w:rsid w:val="005942B8"/>
    <w:rsid w:val="0059487A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54B86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7F99"/>
    <w:rsid w:val="00876BAA"/>
    <w:rsid w:val="0088145F"/>
    <w:rsid w:val="008850E8"/>
    <w:rsid w:val="00896038"/>
    <w:rsid w:val="00896FEE"/>
    <w:rsid w:val="008A5DF1"/>
    <w:rsid w:val="008B03B3"/>
    <w:rsid w:val="008C5983"/>
    <w:rsid w:val="008E2B7E"/>
    <w:rsid w:val="008F0288"/>
    <w:rsid w:val="008F13E6"/>
    <w:rsid w:val="00901439"/>
    <w:rsid w:val="00916196"/>
    <w:rsid w:val="00927BEB"/>
    <w:rsid w:val="009521FF"/>
    <w:rsid w:val="009558FB"/>
    <w:rsid w:val="00977DE5"/>
    <w:rsid w:val="00995525"/>
    <w:rsid w:val="00996125"/>
    <w:rsid w:val="009A3C65"/>
    <w:rsid w:val="009B1083"/>
    <w:rsid w:val="009B1E07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D66E4"/>
    <w:rsid w:val="00AE4CE3"/>
    <w:rsid w:val="00B00816"/>
    <w:rsid w:val="00B03204"/>
    <w:rsid w:val="00B0358A"/>
    <w:rsid w:val="00B078C3"/>
    <w:rsid w:val="00B0791C"/>
    <w:rsid w:val="00B229D0"/>
    <w:rsid w:val="00B24FCF"/>
    <w:rsid w:val="00B25EB6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D655D"/>
    <w:rsid w:val="00BE67C9"/>
    <w:rsid w:val="00C0100D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82D9F"/>
    <w:rsid w:val="00D9153B"/>
    <w:rsid w:val="00D91CB1"/>
    <w:rsid w:val="00DA3907"/>
    <w:rsid w:val="00DC121F"/>
    <w:rsid w:val="00DC4B2A"/>
    <w:rsid w:val="00DC56F9"/>
    <w:rsid w:val="00DD5C79"/>
    <w:rsid w:val="00DE23D4"/>
    <w:rsid w:val="00DF05C0"/>
    <w:rsid w:val="00E03EF9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805B3"/>
    <w:rsid w:val="00E95F93"/>
    <w:rsid w:val="00EB0210"/>
    <w:rsid w:val="00EB6AB7"/>
    <w:rsid w:val="00EC17A4"/>
    <w:rsid w:val="00EC2882"/>
    <w:rsid w:val="00EC6D1E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647F0"/>
    <w:rsid w:val="00F733FA"/>
    <w:rsid w:val="00F849D4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A70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988</TotalTime>
  <Pages>2</Pages>
  <Words>389</Words>
  <Characters>2220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78</cp:revision>
  <cp:lastPrinted>2023-10-17T06:22:00Z</cp:lastPrinted>
  <dcterms:created xsi:type="dcterms:W3CDTF">2019-11-14T13:44:00Z</dcterms:created>
  <dcterms:modified xsi:type="dcterms:W3CDTF">2023-11-27T14:53:00Z</dcterms:modified>
</cp:coreProperties>
</file>